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78C13C25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bookmarkStart w:id="3" w:name="_GoBack"/>
      <w:r w:rsidR="0058406B">
        <w:rPr>
          <w:rFonts w:cs="Arial"/>
          <w:sz w:val="24"/>
          <w:szCs w:val="24"/>
        </w:rPr>
        <w:t>R4-2115653</w:t>
      </w:r>
      <w:bookmarkEnd w:id="3"/>
    </w:p>
    <w:p w14:paraId="0E11BA3E" w14:textId="77777777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67E99B31" w:rsidR="00950FA8" w:rsidRPr="00410371" w:rsidRDefault="00B36C6D" w:rsidP="00702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AC3591">
              <w:rPr>
                <w:b/>
                <w:noProof/>
                <w:sz w:val="28"/>
              </w:rPr>
              <w:t>7.</w:t>
            </w:r>
            <w:r w:rsidR="00702035">
              <w:rPr>
                <w:b/>
                <w:noProof/>
                <w:sz w:val="28"/>
              </w:rPr>
              <w:t>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4E3C396D" w:rsidR="00950FA8" w:rsidRPr="00410371" w:rsidRDefault="0058406B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8B0DFF" w14:textId="77777777" w:rsidR="00950FA8" w:rsidRPr="00C629B0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C629B0">
              <w:rPr>
                <w:b/>
                <w:noProof/>
                <w:color w:val="000000" w:themeColor="text1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171DD3F1" w:rsidR="00950FA8" w:rsidRPr="00C629B0" w:rsidRDefault="00B36C6D" w:rsidP="00F869FD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C629B0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C629B0">
              <w:rPr>
                <w:b/>
                <w:noProof/>
                <w:color w:val="000000" w:themeColor="text1"/>
                <w:sz w:val="28"/>
              </w:rPr>
              <w:instrText xml:space="preserve"> DOCPROPERTY  Version  \* MERGEFORMAT </w:instrTex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1</w:t>
            </w:r>
            <w:r w:rsidR="00F869FD" w:rsidRPr="00C629B0">
              <w:rPr>
                <w:b/>
                <w:noProof/>
                <w:color w:val="000000" w:themeColor="text1"/>
                <w:sz w:val="28"/>
              </w:rPr>
              <w:t>6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</w:t>
            </w:r>
            <w:r w:rsidR="00702035">
              <w:rPr>
                <w:b/>
                <w:noProof/>
                <w:color w:val="000000" w:themeColor="text1"/>
                <w:sz w:val="28"/>
              </w:rPr>
              <w:t>2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.0</w: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Pr="007F3CAD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F3CAD">
              <w:rPr>
                <w:b/>
                <w:i/>
                <w:noProof/>
                <w:color w:val="000000" w:themeColor="text1"/>
              </w:rPr>
              <w:t>Title:</w:t>
            </w:r>
            <w:r w:rsidRPr="007F3CAD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0A0D4D2E" w:rsidR="00950FA8" w:rsidRPr="007F3CAD" w:rsidRDefault="00702035" w:rsidP="007F3CA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702035">
              <w:rPr>
                <w:noProof/>
                <w:color w:val="000000" w:themeColor="text1"/>
              </w:rPr>
              <w:t>draft CR to TR 37.941: correction of the FR2 upper frequency (43.5 GHz), Rel-16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75F8FE1" w:rsidR="00950FA8" w:rsidRDefault="00702035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702035">
              <w:rPr>
                <w:noProof/>
              </w:rPr>
              <w:t>OTA_BS_testing-Perf,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286DC6B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702035">
              <w:t>8</w:t>
            </w:r>
            <w:r>
              <w:t>-</w:t>
            </w:r>
            <w:r w:rsidR="00702035">
              <w:t>06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37966A0" w:rsidR="00950FA8" w:rsidRPr="000221B2" w:rsidRDefault="00AC3591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0221B2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ED1F884" w:rsidR="00950FA8" w:rsidRDefault="00950FA8" w:rsidP="00F86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9FD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F5ABB" w14:textId="6E54BEAB" w:rsidR="00702035" w:rsidRDefault="00702035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It was observed, that for the FR2 MU derivations, the upper frequency range was not captured correctly and does not consider band n259.</w:t>
            </w:r>
          </w:p>
          <w:p w14:paraId="44239504" w14:textId="77777777" w:rsidR="00702035" w:rsidRDefault="00702035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6B845D29" w:rsidR="00702035" w:rsidRPr="00D524E3" w:rsidRDefault="00702035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Due to large number of modifications, the whole TR 37.941 was attached to this CR cover page, in a separate file. 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5D87021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F869FD" w:rsidRDefault="00151204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AC2937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AC2937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1205F93C" w:rsidR="00FD7109" w:rsidRPr="00AC2937" w:rsidRDefault="00702035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Upper frequency correction (40 GHz –&gt; 43.5 GHz; as per band n259) for the FR2 MU derivations. 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702035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1B82A48E" w:rsidR="008A5C20" w:rsidRPr="00702035" w:rsidRDefault="00702035" w:rsidP="00E12F4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702035">
              <w:rPr>
                <w:noProof/>
                <w:color w:val="000000" w:themeColor="text1"/>
              </w:rPr>
              <w:t>Incorrect frequency range for the FR2 MU derivations would be captured in the TR.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F869FD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DD62D4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62D4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3CFD1E39" w:rsidR="00950FA8" w:rsidRPr="00DD62D4" w:rsidRDefault="00702035" w:rsidP="00133C2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72766E">
              <w:t>6.3.3</w:t>
            </w:r>
            <w:r>
              <w:rPr>
                <w:lang w:val="en-US"/>
              </w:rPr>
              <w:t xml:space="preserve">, </w:t>
            </w:r>
            <w:r w:rsidRPr="00E11EA5">
              <w:t>9.2.3.4</w:t>
            </w:r>
            <w:r>
              <w:t xml:space="preserve">, 9.2.7, 9.2.8, </w:t>
            </w:r>
            <w:r w:rsidRPr="00DA2979">
              <w:t>9.3.3.4</w:t>
            </w:r>
            <w:r>
              <w:t xml:space="preserve">, 9.3.4, 9.3.5, 9.5.7, 9.6.7, 9.7.7, 9.8.6, 9.9.7, </w:t>
            </w:r>
            <w:r w:rsidRPr="00DA2979">
              <w:t>9.10.2.3</w:t>
            </w:r>
            <w:r>
              <w:t xml:space="preserve">, 9.10.3, 9.10.4, </w:t>
            </w:r>
            <w:r w:rsidRPr="00DA2979">
              <w:t>10.2.2.4</w:t>
            </w:r>
            <w:r>
              <w:t>, 10.2.3</w:t>
            </w:r>
            <w:r w:rsidRPr="00DA2979">
              <w:t>.4</w:t>
            </w:r>
            <w:r>
              <w:t xml:space="preserve">, 10.2.7, 10.2.8, </w:t>
            </w:r>
            <w:r w:rsidRPr="00E11EA5">
              <w:t>11.2</w:t>
            </w:r>
            <w:r w:rsidRPr="00E11EA5">
              <w:rPr>
                <w:rFonts w:hint="eastAsia"/>
              </w:rPr>
              <w:t>.</w:t>
            </w:r>
            <w:r w:rsidRPr="00E11EA5">
              <w:t>3</w:t>
            </w:r>
            <w:r w:rsidRPr="00E11EA5">
              <w:rPr>
                <w:rFonts w:hint="eastAsia"/>
              </w:rPr>
              <w:t>.</w:t>
            </w:r>
            <w:r w:rsidRPr="00E11EA5">
              <w:t>4</w:t>
            </w:r>
            <w:r>
              <w:t xml:space="preserve">, </w:t>
            </w:r>
            <w:r w:rsidRPr="00E11EA5">
              <w:t>11.2.5.4</w:t>
            </w:r>
            <w:r>
              <w:t xml:space="preserve">, 11.2.7, 11.2.8, </w:t>
            </w:r>
            <w:r w:rsidRPr="00E11EA5">
              <w:t>11.3.3.4</w:t>
            </w:r>
            <w:r>
              <w:t xml:space="preserve">, </w:t>
            </w:r>
            <w:r w:rsidRPr="00E11EA5">
              <w:t>11.3.3.4</w:t>
            </w:r>
            <w:r>
              <w:t xml:space="preserve">, 11.3.7, 11.3.8, </w:t>
            </w:r>
            <w:r w:rsidRPr="00E11EA5">
              <w:t>11.4.3.4</w:t>
            </w:r>
            <w:r>
              <w:t xml:space="preserve">, 11.4.7, 11.4.8, 12.2.1, 12.2.2.4, 12.2.5, 12.3.3, 17, 18, C.2 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599E673C" w:rsidR="00950FA8" w:rsidRDefault="00950FA8" w:rsidP="0040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5613" w14:textId="77777777" w:rsidR="00E33DEC" w:rsidRPr="00E33DEC" w:rsidRDefault="00E33DEC" w:rsidP="00702035">
      <w:pPr>
        <w:spacing w:after="0"/>
        <w:rPr>
          <w:i/>
          <w:color w:val="0000FF"/>
          <w:lang w:val="en-US"/>
        </w:rPr>
      </w:pPr>
    </w:p>
    <w:sectPr w:rsidR="00E33DEC" w:rsidRPr="00E33D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629ED" w14:textId="77777777" w:rsidR="007C3806" w:rsidRDefault="007C3806">
      <w:r>
        <w:separator/>
      </w:r>
    </w:p>
  </w:endnote>
  <w:endnote w:type="continuationSeparator" w:id="0">
    <w:p w14:paraId="4BB55B3B" w14:textId="77777777" w:rsidR="007C3806" w:rsidRDefault="007C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Osaka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2FE3D" w14:textId="77777777" w:rsidR="007C3806" w:rsidRDefault="007C3806">
      <w:r>
        <w:separator/>
      </w:r>
    </w:p>
  </w:footnote>
  <w:footnote w:type="continuationSeparator" w:id="0">
    <w:p w14:paraId="74D1961D" w14:textId="77777777" w:rsidR="007C3806" w:rsidRDefault="007C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17"/>
  </w:num>
  <w:num w:numId="8">
    <w:abstractNumId w:val="18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4A61"/>
    <w:rsid w:val="00065733"/>
    <w:rsid w:val="00067B4F"/>
    <w:rsid w:val="0009456E"/>
    <w:rsid w:val="000A6394"/>
    <w:rsid w:val="000B576B"/>
    <w:rsid w:val="000B60B5"/>
    <w:rsid w:val="000B7FED"/>
    <w:rsid w:val="000C038A"/>
    <w:rsid w:val="000C6598"/>
    <w:rsid w:val="001234B2"/>
    <w:rsid w:val="00133C2E"/>
    <w:rsid w:val="00145D43"/>
    <w:rsid w:val="00151204"/>
    <w:rsid w:val="001605D5"/>
    <w:rsid w:val="00167309"/>
    <w:rsid w:val="00171125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0200"/>
    <w:rsid w:val="001D37A1"/>
    <w:rsid w:val="001E0A0D"/>
    <w:rsid w:val="001E41F3"/>
    <w:rsid w:val="002059C6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2F4D19"/>
    <w:rsid w:val="00305409"/>
    <w:rsid w:val="00305A07"/>
    <w:rsid w:val="00310964"/>
    <w:rsid w:val="00313981"/>
    <w:rsid w:val="00316E29"/>
    <w:rsid w:val="00317B21"/>
    <w:rsid w:val="00321108"/>
    <w:rsid w:val="003220B1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66521"/>
    <w:rsid w:val="00374DD4"/>
    <w:rsid w:val="0037525C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07A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61153"/>
    <w:rsid w:val="0058406B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75B90"/>
    <w:rsid w:val="0068145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02035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806"/>
    <w:rsid w:val="007C3C3C"/>
    <w:rsid w:val="007D6A07"/>
    <w:rsid w:val="007F0D21"/>
    <w:rsid w:val="007F3CAD"/>
    <w:rsid w:val="007F7259"/>
    <w:rsid w:val="008040A8"/>
    <w:rsid w:val="00804EFA"/>
    <w:rsid w:val="00822058"/>
    <w:rsid w:val="00823F4F"/>
    <w:rsid w:val="008279FA"/>
    <w:rsid w:val="008329D7"/>
    <w:rsid w:val="0085011B"/>
    <w:rsid w:val="00860592"/>
    <w:rsid w:val="008626E7"/>
    <w:rsid w:val="00870EE7"/>
    <w:rsid w:val="00877D79"/>
    <w:rsid w:val="008863B9"/>
    <w:rsid w:val="008902B7"/>
    <w:rsid w:val="0089089F"/>
    <w:rsid w:val="008942F9"/>
    <w:rsid w:val="008A22F1"/>
    <w:rsid w:val="008A45A6"/>
    <w:rsid w:val="008A598F"/>
    <w:rsid w:val="008A5C20"/>
    <w:rsid w:val="008D2EE5"/>
    <w:rsid w:val="008D671D"/>
    <w:rsid w:val="008E0A8E"/>
    <w:rsid w:val="008E66DE"/>
    <w:rsid w:val="008F0F5D"/>
    <w:rsid w:val="008F686C"/>
    <w:rsid w:val="009148DE"/>
    <w:rsid w:val="009165DB"/>
    <w:rsid w:val="00916764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3F08"/>
    <w:rsid w:val="009F734F"/>
    <w:rsid w:val="00A246B6"/>
    <w:rsid w:val="00A272CA"/>
    <w:rsid w:val="00A47E70"/>
    <w:rsid w:val="00A50CF0"/>
    <w:rsid w:val="00A7671C"/>
    <w:rsid w:val="00A91163"/>
    <w:rsid w:val="00AA2CBC"/>
    <w:rsid w:val="00AB6610"/>
    <w:rsid w:val="00AC2937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27051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29B0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24E3"/>
    <w:rsid w:val="00D54619"/>
    <w:rsid w:val="00D63423"/>
    <w:rsid w:val="00D66520"/>
    <w:rsid w:val="00D66CC4"/>
    <w:rsid w:val="00D70DC5"/>
    <w:rsid w:val="00D73681"/>
    <w:rsid w:val="00D73A41"/>
    <w:rsid w:val="00D91E60"/>
    <w:rsid w:val="00D94ACE"/>
    <w:rsid w:val="00DA2FEC"/>
    <w:rsid w:val="00DA31F1"/>
    <w:rsid w:val="00DA72EC"/>
    <w:rsid w:val="00DB0E38"/>
    <w:rsid w:val="00DB2B76"/>
    <w:rsid w:val="00DB6CB4"/>
    <w:rsid w:val="00DD364F"/>
    <w:rsid w:val="00DD62D4"/>
    <w:rsid w:val="00DE34CF"/>
    <w:rsid w:val="00E032EE"/>
    <w:rsid w:val="00E12F4A"/>
    <w:rsid w:val="00E13F3D"/>
    <w:rsid w:val="00E14F9B"/>
    <w:rsid w:val="00E33DEC"/>
    <w:rsid w:val="00E34898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uiPriority w:val="99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A85AD-C299-44F8-A864-BE5BAED9B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304</Words>
  <Characters>2150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1900-01-01T06:00:00Z</cp:lastPrinted>
  <dcterms:created xsi:type="dcterms:W3CDTF">2021-08-26T15:16:00Z</dcterms:created>
  <dcterms:modified xsi:type="dcterms:W3CDTF">2021-08-26T15:16:00Z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1629990948</vt:lpwstr>
  </property>
</Properties>
</file>